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65C53" w14:textId="4C42179D" w:rsidR="000F4BBD" w:rsidRDefault="00477DC5" w:rsidP="00D672BD">
      <w:pPr>
        <w:jc w:val="center"/>
      </w:pPr>
      <w:r>
        <w:t>&lt;</w:t>
      </w:r>
      <w:r w:rsidR="008B5F67">
        <w:t>YOUR THESIS</w:t>
      </w:r>
      <w:r w:rsidR="000F4BBD">
        <w:t>/DISSERTATION</w:t>
      </w:r>
      <w:r w:rsidR="008B5F67">
        <w:t xml:space="preserve"> TITLE GOES </w:t>
      </w:r>
      <w:r w:rsidR="002E2BA0">
        <w:t xml:space="preserve">SHOULD BE </w:t>
      </w:r>
      <w:r w:rsidR="000F4BBD">
        <w:t>UPPERCASE</w:t>
      </w:r>
      <w:r w:rsidR="008B5F67">
        <w:t xml:space="preserve"> </w:t>
      </w:r>
    </w:p>
    <w:p w14:paraId="1231F386" w14:textId="0EB009F8" w:rsidR="00D672BD" w:rsidRDefault="008B5F67" w:rsidP="00D672BD">
      <w:pPr>
        <w:jc w:val="center"/>
      </w:pPr>
      <w:r>
        <w:t>AND</w:t>
      </w:r>
      <w:r w:rsidR="000F4BBD">
        <w:t xml:space="preserve"> IS </w:t>
      </w:r>
      <w:r>
        <w:t>FORMATTED IN INVERTED PYRAMID FORM</w:t>
      </w:r>
    </w:p>
    <w:p w14:paraId="21582556" w14:textId="3A93F394" w:rsidR="00D672BD" w:rsidRDefault="008B5F67" w:rsidP="00D672BD">
      <w:pPr>
        <w:jc w:val="center"/>
      </w:pPr>
      <w:r>
        <w:t>AS SHOWN HERE</w:t>
      </w:r>
      <w:r w:rsidR="00477DC5">
        <w:t>&gt;</w:t>
      </w:r>
    </w:p>
    <w:p w14:paraId="4D9D1CEC" w14:textId="6AF33351" w:rsidR="00D672BD" w:rsidRDefault="00D672BD" w:rsidP="00D672BD">
      <w:pPr>
        <w:spacing w:after="0"/>
        <w:jc w:val="center"/>
      </w:pPr>
      <w:r>
        <w:t xml:space="preserve">A </w:t>
      </w:r>
      <w:r w:rsidR="00477DC5">
        <w:t>&lt;</w:t>
      </w:r>
      <w:r>
        <w:t>Thesis</w:t>
      </w:r>
      <w:r w:rsidR="000F4BBD">
        <w:t xml:space="preserve"> OR </w:t>
      </w:r>
      <w:r w:rsidR="00127139">
        <w:t>Dissertation</w:t>
      </w:r>
      <w:r w:rsidR="00477DC5">
        <w:t>&gt;</w:t>
      </w:r>
    </w:p>
    <w:p w14:paraId="1F6B6AEB" w14:textId="77777777" w:rsidR="00D672BD" w:rsidRDefault="00D672BD" w:rsidP="00D672BD">
      <w:pPr>
        <w:spacing w:after="0"/>
        <w:jc w:val="center"/>
      </w:pPr>
      <w:r>
        <w:t>by</w:t>
      </w:r>
    </w:p>
    <w:p w14:paraId="76F18366" w14:textId="495479AD" w:rsidR="00D672BD" w:rsidRDefault="00477DC5" w:rsidP="00D672BD">
      <w:pPr>
        <w:spacing w:after="0"/>
        <w:jc w:val="center"/>
      </w:pPr>
      <w:r>
        <w:t>&lt;</w:t>
      </w:r>
      <w:r w:rsidR="008B5F67">
        <w:t>YOUR FULL NAME HERE AS IT APPEARS IN SCHOOL RECORDS</w:t>
      </w:r>
      <w:r>
        <w:t>&gt;</w:t>
      </w:r>
    </w:p>
    <w:p w14:paraId="2A4ACB94" w14:textId="77777777" w:rsidR="00D672BD" w:rsidRDefault="00D672BD" w:rsidP="00D672BD">
      <w:pPr>
        <w:spacing w:after="0"/>
        <w:jc w:val="center"/>
      </w:pPr>
    </w:p>
    <w:p w14:paraId="1270B96C" w14:textId="77777777" w:rsidR="00D672BD" w:rsidRDefault="00D672BD" w:rsidP="00D672BD">
      <w:pPr>
        <w:spacing w:after="0"/>
        <w:jc w:val="center"/>
      </w:pPr>
    </w:p>
    <w:p w14:paraId="098610BF" w14:textId="77777777" w:rsidR="00D672BD" w:rsidRDefault="00D672BD" w:rsidP="00D672BD">
      <w:pPr>
        <w:spacing w:after="0"/>
        <w:jc w:val="center"/>
      </w:pPr>
    </w:p>
    <w:p w14:paraId="773D1ED0" w14:textId="77777777" w:rsidR="00D672BD" w:rsidRDefault="00D672BD" w:rsidP="00D672BD">
      <w:pPr>
        <w:spacing w:after="0"/>
        <w:jc w:val="center"/>
      </w:pPr>
    </w:p>
    <w:p w14:paraId="7ED410F0" w14:textId="77777777" w:rsidR="00D672BD" w:rsidRDefault="00D672BD" w:rsidP="00D672BD">
      <w:pPr>
        <w:spacing w:after="0"/>
        <w:jc w:val="center"/>
      </w:pPr>
    </w:p>
    <w:p w14:paraId="289ABF4D" w14:textId="77777777" w:rsidR="00D672BD" w:rsidRDefault="00D672BD" w:rsidP="00D672BD">
      <w:pPr>
        <w:spacing w:after="0"/>
        <w:jc w:val="center"/>
      </w:pPr>
      <w:r>
        <w:t>COMMITTEE MEMBERS</w:t>
      </w:r>
    </w:p>
    <w:p w14:paraId="53A9A70B" w14:textId="77777777" w:rsidR="00D672BD" w:rsidRDefault="00D672BD" w:rsidP="00D672BD">
      <w:pPr>
        <w:spacing w:after="0"/>
        <w:jc w:val="center"/>
      </w:pPr>
    </w:p>
    <w:p w14:paraId="2E7A2212" w14:textId="77777777" w:rsidR="00D672BD" w:rsidRDefault="00D672BD" w:rsidP="00D672BD">
      <w:pPr>
        <w:spacing w:after="0"/>
        <w:jc w:val="center"/>
      </w:pPr>
    </w:p>
    <w:p w14:paraId="1E79D48C" w14:textId="77777777" w:rsidR="00D672BD" w:rsidRDefault="00D672BD" w:rsidP="00D672BD">
      <w:pPr>
        <w:spacing w:after="0"/>
        <w:jc w:val="center"/>
      </w:pPr>
    </w:p>
    <w:p w14:paraId="42DBC7B1" w14:textId="1EA125D0" w:rsidR="00D672BD" w:rsidRDefault="00477DC5" w:rsidP="00D672BD">
      <w:pPr>
        <w:spacing w:after="0"/>
        <w:jc w:val="center"/>
      </w:pPr>
      <w:r>
        <w:t>&lt;</w:t>
      </w:r>
      <w:r w:rsidR="00434E91">
        <w:t>Chair of Committee Name</w:t>
      </w:r>
      <w:r>
        <w:t>&gt;</w:t>
      </w:r>
    </w:p>
    <w:p w14:paraId="04889A0F" w14:textId="77777777" w:rsidR="00D672BD" w:rsidRDefault="00D672BD" w:rsidP="00D672BD">
      <w:pPr>
        <w:spacing w:after="0"/>
        <w:jc w:val="center"/>
      </w:pPr>
      <w:r>
        <w:t>Chair of Committee</w:t>
      </w:r>
    </w:p>
    <w:p w14:paraId="078AF33D" w14:textId="77777777" w:rsidR="00D672BD" w:rsidRDefault="00D672BD" w:rsidP="00D672BD">
      <w:pPr>
        <w:spacing w:after="0"/>
        <w:jc w:val="center"/>
      </w:pPr>
    </w:p>
    <w:p w14:paraId="78A23111" w14:textId="77777777" w:rsidR="00D672BD" w:rsidRDefault="00D672BD" w:rsidP="00D672BD">
      <w:pPr>
        <w:spacing w:after="0"/>
        <w:jc w:val="center"/>
      </w:pPr>
    </w:p>
    <w:p w14:paraId="01414514" w14:textId="769C30B4" w:rsidR="00D672BD" w:rsidRDefault="00477DC5" w:rsidP="00D672BD">
      <w:pPr>
        <w:spacing w:after="0"/>
        <w:jc w:val="center"/>
      </w:pPr>
      <w:r>
        <w:t>&lt;</w:t>
      </w:r>
      <w:r w:rsidR="00434E91">
        <w:t>Committee Member Name</w:t>
      </w:r>
      <w:r>
        <w:t>&gt;</w:t>
      </w:r>
    </w:p>
    <w:p w14:paraId="4003B2F5" w14:textId="77777777" w:rsidR="00D672BD" w:rsidRDefault="00D672BD" w:rsidP="00D672BD">
      <w:pPr>
        <w:spacing w:after="0"/>
        <w:jc w:val="center"/>
      </w:pPr>
      <w:r>
        <w:t>Committee Member</w:t>
      </w:r>
    </w:p>
    <w:p w14:paraId="68F53EAA" w14:textId="77777777" w:rsidR="00D672BD" w:rsidRDefault="00D672BD" w:rsidP="00D672BD">
      <w:pPr>
        <w:spacing w:after="0"/>
        <w:jc w:val="center"/>
      </w:pPr>
    </w:p>
    <w:p w14:paraId="2371E703" w14:textId="77777777" w:rsidR="00D672BD" w:rsidRDefault="00D672BD" w:rsidP="00D672BD">
      <w:pPr>
        <w:spacing w:after="0"/>
        <w:jc w:val="center"/>
      </w:pPr>
    </w:p>
    <w:p w14:paraId="63B81D1A" w14:textId="2977E3E8" w:rsidR="00D672BD" w:rsidRDefault="00477DC5" w:rsidP="00D672BD">
      <w:pPr>
        <w:spacing w:after="0"/>
        <w:jc w:val="center"/>
      </w:pPr>
      <w:r>
        <w:t>&lt;</w:t>
      </w:r>
      <w:r w:rsidR="00434E91">
        <w:t>Committee Member Name</w:t>
      </w:r>
      <w:r>
        <w:t>&gt;</w:t>
      </w:r>
    </w:p>
    <w:p w14:paraId="2941656F" w14:textId="77777777" w:rsidR="00D672BD" w:rsidRDefault="00D672BD" w:rsidP="00D672BD">
      <w:pPr>
        <w:spacing w:after="0"/>
        <w:jc w:val="center"/>
      </w:pPr>
      <w:r>
        <w:t>Committee Member</w:t>
      </w:r>
    </w:p>
    <w:p w14:paraId="4CDD17E2" w14:textId="77777777" w:rsidR="00D672BD" w:rsidRDefault="00D672BD" w:rsidP="00D672BD">
      <w:pPr>
        <w:spacing w:after="0"/>
        <w:jc w:val="center"/>
      </w:pPr>
    </w:p>
    <w:p w14:paraId="280D8BE7" w14:textId="77777777" w:rsidR="00D672BD" w:rsidRDefault="00D672BD" w:rsidP="00A15822">
      <w:pPr>
        <w:spacing w:after="0"/>
      </w:pPr>
    </w:p>
    <w:p w14:paraId="2ABCF3D6" w14:textId="1CCE939D" w:rsidR="00D672BD" w:rsidRDefault="00477DC5" w:rsidP="00D672BD">
      <w:pPr>
        <w:spacing w:after="0"/>
        <w:jc w:val="center"/>
      </w:pPr>
      <w:r>
        <w:t>&lt;</w:t>
      </w:r>
      <w:r w:rsidR="00434E91">
        <w:t>Committee Member Name</w:t>
      </w:r>
      <w:r>
        <w:t>&gt;</w:t>
      </w:r>
    </w:p>
    <w:p w14:paraId="2DE32732" w14:textId="77777777" w:rsidR="00D672BD" w:rsidRDefault="00D672BD" w:rsidP="00D672BD">
      <w:pPr>
        <w:spacing w:after="0"/>
        <w:jc w:val="center"/>
      </w:pPr>
      <w:r>
        <w:t>Committee Member</w:t>
      </w:r>
    </w:p>
    <w:p w14:paraId="7E636374" w14:textId="77777777" w:rsidR="00D672BD" w:rsidRDefault="00D672BD" w:rsidP="00D672BD">
      <w:pPr>
        <w:spacing w:after="0"/>
        <w:jc w:val="center"/>
      </w:pPr>
    </w:p>
    <w:p w14:paraId="45EB657B" w14:textId="77777777" w:rsidR="00D672BD" w:rsidRDefault="00D672BD" w:rsidP="00D672BD">
      <w:pPr>
        <w:spacing w:after="0"/>
        <w:jc w:val="center"/>
      </w:pPr>
    </w:p>
    <w:p w14:paraId="72A101C3" w14:textId="77777777" w:rsidR="00D672BD" w:rsidRDefault="00D672BD" w:rsidP="00D672BD">
      <w:pPr>
        <w:spacing w:after="0"/>
        <w:jc w:val="center"/>
      </w:pPr>
    </w:p>
    <w:p w14:paraId="2FEF81FA" w14:textId="77777777" w:rsidR="00A15822" w:rsidRDefault="00A15822" w:rsidP="00D672BD">
      <w:pPr>
        <w:spacing w:after="0"/>
        <w:jc w:val="center"/>
      </w:pPr>
    </w:p>
    <w:p w14:paraId="26B393CC" w14:textId="77777777" w:rsidR="00A15822" w:rsidRDefault="00A15822" w:rsidP="00D672BD">
      <w:pPr>
        <w:spacing w:after="0"/>
        <w:jc w:val="center"/>
      </w:pPr>
    </w:p>
    <w:p w14:paraId="25CD8D21" w14:textId="06FD44E0" w:rsidR="00D672BD" w:rsidRDefault="00477DC5" w:rsidP="00D672BD">
      <w:pPr>
        <w:spacing w:after="0"/>
        <w:jc w:val="center"/>
      </w:pPr>
      <w:r>
        <w:t>&lt;</w:t>
      </w:r>
      <w:r w:rsidR="00413E9B">
        <w:t xml:space="preserve">Month </w:t>
      </w:r>
      <w:r w:rsidR="00434E91">
        <w:t>Year</w:t>
      </w:r>
      <w:r w:rsidR="00413E9B">
        <w:t xml:space="preserve"> </w:t>
      </w:r>
      <w:r w:rsidR="000F4BBD">
        <w:t>i</w:t>
      </w:r>
      <w:r w:rsidR="00413E9B">
        <w:t>n which degree will be earned</w:t>
      </w:r>
      <w:r>
        <w:t>&gt;</w:t>
      </w:r>
    </w:p>
    <w:sectPr w:rsidR="00D672BD" w:rsidSect="00FF2EA6"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BBD"/>
    <w:rsid w:val="000F4BBD"/>
    <w:rsid w:val="00127139"/>
    <w:rsid w:val="002C6471"/>
    <w:rsid w:val="002E2BA0"/>
    <w:rsid w:val="00413E9B"/>
    <w:rsid w:val="00434E91"/>
    <w:rsid w:val="00477DC5"/>
    <w:rsid w:val="008B5F67"/>
    <w:rsid w:val="00A15822"/>
    <w:rsid w:val="00C97A43"/>
    <w:rsid w:val="00D672BD"/>
    <w:rsid w:val="00FF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179AF"/>
  <w15:chartTrackingRefBased/>
  <w15:docId w15:val="{F5E576F3-664E-4E44-B804-EDC2054DF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r464\AppData\Local\Temp\c3950a9b-16e5-4765-91d6-34bb46256407_thesis_dissertation-template-pack%20(6).zip.407\Thesis_Dissertation%20-%20Template%20Pack\B%20-%20Committee%20Members%20Pag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 - Committee Members Page Template</Template>
  <TotalTime>4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Helton</dc:creator>
  <cp:keywords/>
  <dc:description/>
  <cp:lastModifiedBy>Kelly Helton</cp:lastModifiedBy>
  <cp:revision>4</cp:revision>
  <dcterms:created xsi:type="dcterms:W3CDTF">2024-01-24T15:08:00Z</dcterms:created>
  <dcterms:modified xsi:type="dcterms:W3CDTF">2024-01-24T19:49:00Z</dcterms:modified>
</cp:coreProperties>
</file>